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43A11" w14:textId="63142901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Joceus RESMODDRES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7A48428" w14:textId="77777777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D6EAE40" w14:textId="77777777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1F9E2D" w14:textId="77777777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3DE6B" w14:textId="4F09AA30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 May1405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21787FF2" w14:textId="744A753E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6D12EEC" w14:textId="77777777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1DC91" w14:textId="77777777" w:rsidR="0026020F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776F6E" w14:textId="77777777" w:rsidR="0026020F" w:rsidRPr="00FD2CD0" w:rsidRDefault="0026020F" w:rsidP="002602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2021</w:t>
      </w:r>
    </w:p>
    <w:p w14:paraId="17A2FF32" w14:textId="6CFAB71C" w:rsidR="00BA00AB" w:rsidRPr="0026020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602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FF4F1" w14:textId="77777777" w:rsidR="0026020F" w:rsidRDefault="0026020F" w:rsidP="009139A6">
      <w:r>
        <w:separator/>
      </w:r>
    </w:p>
  </w:endnote>
  <w:endnote w:type="continuationSeparator" w:id="0">
    <w:p w14:paraId="63B0DFE6" w14:textId="77777777" w:rsidR="0026020F" w:rsidRDefault="002602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BC4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1F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8D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4EF77" w14:textId="77777777" w:rsidR="0026020F" w:rsidRDefault="0026020F" w:rsidP="009139A6">
      <w:r>
        <w:separator/>
      </w:r>
    </w:p>
  </w:footnote>
  <w:footnote w:type="continuationSeparator" w:id="0">
    <w:p w14:paraId="7149E69B" w14:textId="77777777" w:rsidR="0026020F" w:rsidRDefault="002602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E2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60E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DDB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20F"/>
    <w:rsid w:val="000666E0"/>
    <w:rsid w:val="002510B7"/>
    <w:rsid w:val="0026020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79152"/>
  <w15:chartTrackingRefBased/>
  <w15:docId w15:val="{C81A6882-9610-4A7E-AA59-FCD53F72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2021-09-29T20:08:00Z</dcterms:created>
  <dcterms:modified xsi:type="dcterms:W3CDTF">2021-09-29T20:10:00Z</dcterms:modified>
</cp:coreProperties>
</file>